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168" w:rsidRPr="00D81168" w:rsidRDefault="00D81168" w:rsidP="00D81168">
      <w:pPr>
        <w:ind w:right="-459"/>
        <w:jc w:val="center"/>
        <w:rPr>
          <w:noProof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             </w:t>
      </w:r>
      <w:r>
        <w:rPr>
          <w:noProof/>
        </w:rPr>
        <w:t>п</w:t>
      </w:r>
      <w:r w:rsidRPr="00D81168">
        <w:rPr>
          <w:noProof/>
        </w:rPr>
        <w:t>риложение 2</w:t>
      </w:r>
    </w:p>
    <w:p w:rsidR="00D81168" w:rsidRPr="00D81168" w:rsidRDefault="00D81168" w:rsidP="00D81168">
      <w:pPr>
        <w:jc w:val="center"/>
        <w:rPr>
          <w:noProof/>
          <w:sz w:val="24"/>
        </w:rPr>
      </w:pPr>
      <w:r w:rsidRPr="00D81168">
        <w:rPr>
          <w:noProof/>
          <w:sz w:val="24"/>
        </w:rPr>
        <w:t xml:space="preserve">СПРАВКА </w:t>
      </w:r>
    </w:p>
    <w:p w:rsidR="00D81168" w:rsidRPr="00D81168" w:rsidRDefault="00D81168" w:rsidP="00D81168">
      <w:pPr>
        <w:jc w:val="center"/>
        <w:rPr>
          <w:noProof/>
          <w:sz w:val="24"/>
        </w:rPr>
      </w:pPr>
      <w:r w:rsidRPr="00D81168">
        <w:rPr>
          <w:noProof/>
          <w:sz w:val="24"/>
        </w:rPr>
        <w:t>входящей корреспонденции по тематике обращений граждан</w:t>
      </w:r>
    </w:p>
    <w:p w:rsidR="00D81168" w:rsidRPr="00D81168" w:rsidRDefault="00D81168" w:rsidP="00D81168">
      <w:pPr>
        <w:jc w:val="center"/>
        <w:rPr>
          <w:noProof/>
          <w:sz w:val="24"/>
        </w:rPr>
      </w:pPr>
      <w:r w:rsidRPr="00D81168">
        <w:rPr>
          <w:noProof/>
          <w:sz w:val="24"/>
        </w:rPr>
        <w:t>в Управлении Федеральной налоговой службы по Красноярскому краю</w:t>
      </w:r>
    </w:p>
    <w:p w:rsidR="00D81168" w:rsidRPr="00D81168" w:rsidRDefault="00D81168" w:rsidP="00D81168">
      <w:pPr>
        <w:jc w:val="center"/>
        <w:rPr>
          <w:noProof/>
          <w:sz w:val="24"/>
        </w:rPr>
      </w:pPr>
      <w:r w:rsidRPr="00D81168">
        <w:rPr>
          <w:noProof/>
          <w:sz w:val="24"/>
        </w:rPr>
        <w:t>с 01.</w:t>
      </w:r>
      <w:r>
        <w:rPr>
          <w:noProof/>
          <w:sz w:val="24"/>
        </w:rPr>
        <w:t>0</w:t>
      </w:r>
      <w:r w:rsidRPr="00D81168">
        <w:rPr>
          <w:noProof/>
          <w:sz w:val="24"/>
        </w:rPr>
        <w:t>1.2021 по 31.12.2021</w:t>
      </w:r>
    </w:p>
    <w:p w:rsidR="00D81168" w:rsidRPr="00D81168" w:rsidRDefault="00D81168" w:rsidP="00D81168">
      <w:pPr>
        <w:jc w:val="center"/>
        <w:rPr>
          <w:noProof/>
          <w:sz w:val="24"/>
        </w:rPr>
      </w:pPr>
    </w:p>
    <w:p w:rsidR="00D81168" w:rsidRPr="00D81168" w:rsidRDefault="00D81168" w:rsidP="00D81168">
      <w:pPr>
        <w:ind w:right="-459"/>
        <w:jc w:val="center"/>
        <w:rPr>
          <w:noProof/>
        </w:rPr>
      </w:pPr>
      <w:r w:rsidRPr="00D81168">
        <w:rPr>
          <w:noProof/>
        </w:rPr>
        <w:t xml:space="preserve">в соответствии с Типовым общероссийским тематическим классификатором обращений граждан                                                          </w:t>
      </w:r>
    </w:p>
    <w:p w:rsidR="007F359E" w:rsidRPr="00803FCD" w:rsidRDefault="007F359E">
      <w:pPr>
        <w:jc w:val="center"/>
        <w:rPr>
          <w:noProof/>
          <w:sz w:val="18"/>
        </w:rPr>
      </w:pPr>
    </w:p>
    <w:tbl>
      <w:tblPr>
        <w:tblW w:w="9780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3"/>
        <w:gridCol w:w="1417"/>
      </w:tblGrid>
      <w:tr w:rsidR="007F359E" w:rsidRPr="00D81168" w:rsidTr="00D81168">
        <w:trPr>
          <w:cantSplit/>
          <w:trHeight w:val="230"/>
        </w:trPr>
        <w:tc>
          <w:tcPr>
            <w:tcW w:w="8363" w:type="dxa"/>
            <w:vMerge w:val="restart"/>
          </w:tcPr>
          <w:p w:rsidR="007F359E" w:rsidRPr="00803FCD" w:rsidRDefault="007F359E">
            <w:pPr>
              <w:jc w:val="center"/>
              <w:rPr>
                <w:noProof/>
              </w:rPr>
            </w:pPr>
          </w:p>
          <w:p w:rsidR="007F359E" w:rsidRPr="00D81168" w:rsidRDefault="008461E2">
            <w:pPr>
              <w:jc w:val="center"/>
            </w:pPr>
            <w:r w:rsidRPr="00D81168">
              <w:rPr>
                <w:noProof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7F359E" w:rsidRPr="00D81168" w:rsidRDefault="008461E2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Количество документов</w:t>
            </w:r>
          </w:p>
        </w:tc>
      </w:tr>
      <w:tr w:rsidR="007F359E" w:rsidRPr="00D81168" w:rsidTr="00D81168">
        <w:trPr>
          <w:cantSplit/>
          <w:trHeight w:val="437"/>
        </w:trPr>
        <w:tc>
          <w:tcPr>
            <w:tcW w:w="8363" w:type="dxa"/>
            <w:vMerge/>
          </w:tcPr>
          <w:p w:rsidR="007F359E" w:rsidRPr="00D81168" w:rsidRDefault="007F359E">
            <w:pPr>
              <w:jc w:val="center"/>
              <w:rPr>
                <w:noProof/>
              </w:rPr>
            </w:pPr>
          </w:p>
        </w:tc>
        <w:tc>
          <w:tcPr>
            <w:tcW w:w="1417" w:type="dxa"/>
            <w:vMerge/>
          </w:tcPr>
          <w:p w:rsidR="007F359E" w:rsidRPr="00D81168" w:rsidRDefault="007F359E">
            <w:pPr>
              <w:jc w:val="center"/>
              <w:rPr>
                <w:noProof/>
              </w:rPr>
            </w:pPr>
          </w:p>
        </w:tc>
      </w:tr>
      <w:tr w:rsidR="007F359E" w:rsidRPr="00D81168" w:rsidTr="00D81168">
        <w:trPr>
          <w:cantSplit/>
        </w:trPr>
        <w:tc>
          <w:tcPr>
            <w:tcW w:w="8363" w:type="dxa"/>
          </w:tcPr>
          <w:p w:rsidR="007F359E" w:rsidRPr="00D81168" w:rsidRDefault="008461E2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  <w:tc>
          <w:tcPr>
            <w:tcW w:w="1417" w:type="dxa"/>
          </w:tcPr>
          <w:p w:rsidR="007F359E" w:rsidRPr="00D81168" w:rsidRDefault="008461E2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</w:t>
            </w:r>
          </w:p>
        </w:tc>
      </w:tr>
      <w:tr w:rsidR="007F359E" w:rsidRPr="00D81168" w:rsidTr="00D81168">
        <w:trPr>
          <w:cantSplit/>
        </w:trPr>
        <w:tc>
          <w:tcPr>
            <w:tcW w:w="8363" w:type="dxa"/>
          </w:tcPr>
          <w:p w:rsidR="007F359E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0001.0002.0024.0077 Выполнение требований к служебному поведению гражданского служащего</w:t>
            </w:r>
          </w:p>
        </w:tc>
        <w:tc>
          <w:tcPr>
            <w:tcW w:w="1417" w:type="dxa"/>
          </w:tcPr>
          <w:p w:rsidR="007F359E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0001.0002.0024.0083 Разрешение индивидуальных служебных споров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0001.0002.0027.0122 Неполучение ответа на обращение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6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0001.0002.0027.0124 Действие (бездействие) при рассмотрении обращения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5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8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0001.0002.0027.0128 Некорректные обращения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6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0001.0002.0027.0129 Обращения, не поддающиеся прочтению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0001.0002.0027.0130 Переписка прекращена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82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175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19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0001.0002.0027.0153 Благодарности, пожелания сотрудникам подведомственных учреждений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28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0001.0003.0037.0210 Государственная регистрация прав на недвижимое имущество и сделок с ним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0002.0004.0048.0232 Алиментные обязательства членов семьи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0002.0006.0065.0257 Выплата заработной платы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0002.0006.0065.0258 Нормативное правовое регулирование в сфере труда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4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0002.0006.0065.0267 Дисциплина труда. Привлечение к дисциплинарной ответственности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0002.0006.0065.0269 Материальная и моральная мотивация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6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5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0002.0007.0072.0288 Просьбы об оказании финансовой помощи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4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0003.0008.0086.0537 Государственная политика в налоговой сфере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20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0003.0008.0086.0539 Водный налог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0003.0008.0086.0540 Земельный налог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34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0003.0008.0086.0541 Налог на добавленную стоимость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57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148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260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0003.0008.0086.0546 Налог на прибыль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0003.0008.0086.0547 Госпошлины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lastRenderedPageBreak/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127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7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24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30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0003.0008.0086.0553 Актуализация сведений об объектах налогообложения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48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0003.0008.0086.0554 Получение налоговых уведомлений об уплате налога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9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0003.0008.0086.0555 Налоговая отчетность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14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0003.0008.0086.0556 Контроль и надзор в налоговой сфере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188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26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260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23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7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19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0003.0008.0086.0563 Маркировка товаров контрольными (идентификационными) знаками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235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62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63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124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472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0003.0008.0088.0603 Рынок ценных бумаг и профессиональная деятельность на рынке ценных бумаг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0003.0009.0096.0674 Нормативное правовое регулирование строительной деятельности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0005.0005.0056.1149 Оплата жилищно-коммунальных услуг (ЖКХ), взносов в Фонд капитального ремонта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1</w:t>
            </w: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</w:p>
        </w:tc>
      </w:tr>
      <w:tr w:rsidR="008461E2" w:rsidRPr="00D81168" w:rsidTr="00D81168">
        <w:trPr>
          <w:cantSplit/>
        </w:trPr>
        <w:tc>
          <w:tcPr>
            <w:tcW w:w="8363" w:type="dxa"/>
          </w:tcPr>
          <w:p w:rsidR="008461E2" w:rsidRPr="00D81168" w:rsidRDefault="008461E2">
            <w:pPr>
              <w:rPr>
                <w:noProof/>
              </w:rPr>
            </w:pPr>
            <w:r w:rsidRPr="00D81168">
              <w:rPr>
                <w:noProof/>
              </w:rPr>
              <w:t>ИТОГО:</w:t>
            </w:r>
          </w:p>
        </w:tc>
        <w:tc>
          <w:tcPr>
            <w:tcW w:w="1417" w:type="dxa"/>
          </w:tcPr>
          <w:p w:rsidR="008461E2" w:rsidRPr="00D81168" w:rsidRDefault="008461E2" w:rsidP="00D81168">
            <w:pPr>
              <w:jc w:val="center"/>
              <w:rPr>
                <w:noProof/>
              </w:rPr>
            </w:pPr>
            <w:r w:rsidRPr="00D81168">
              <w:rPr>
                <w:noProof/>
              </w:rPr>
              <w:t>2689</w:t>
            </w:r>
          </w:p>
        </w:tc>
      </w:tr>
    </w:tbl>
    <w:p w:rsidR="007F359E" w:rsidRPr="00D81168" w:rsidRDefault="007F359E">
      <w:pPr>
        <w:rPr>
          <w:noProof/>
        </w:rPr>
      </w:pPr>
    </w:p>
    <w:p w:rsidR="007F359E" w:rsidRPr="00D81168" w:rsidRDefault="007F359E">
      <w:pPr>
        <w:rPr>
          <w:noProof/>
        </w:rPr>
      </w:pPr>
    </w:p>
    <w:p w:rsidR="007F359E" w:rsidRDefault="007F359E">
      <w:pPr>
        <w:rPr>
          <w:noProof/>
        </w:rPr>
      </w:pPr>
      <w:bookmarkStart w:id="0" w:name="_GoBack"/>
      <w:bookmarkEnd w:id="0"/>
    </w:p>
    <w:p w:rsidR="008461E2" w:rsidRDefault="008461E2" w:rsidP="00D81168">
      <w:pPr>
        <w:ind w:right="-459" w:firstLine="426"/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D81168">
        <w:rPr>
          <w:noProof/>
          <w:sz w:val="24"/>
        </w:rPr>
        <w:t xml:space="preserve">                                                                       Г.Е. </w:t>
      </w:r>
      <w:r>
        <w:rPr>
          <w:noProof/>
          <w:sz w:val="24"/>
        </w:rPr>
        <w:t xml:space="preserve">Мядзелиц </w:t>
      </w:r>
    </w:p>
    <w:sectPr w:rsidR="008461E2" w:rsidSect="00D81168">
      <w:pgSz w:w="11907" w:h="16840" w:code="9"/>
      <w:pgMar w:top="709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1E2"/>
    <w:rsid w:val="007F359E"/>
    <w:rsid w:val="00803FCD"/>
    <w:rsid w:val="008461E2"/>
    <w:rsid w:val="00D8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1</TotalTime>
  <Pages>1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Шушарева Полина Алексеевна</cp:lastModifiedBy>
  <cp:revision>4</cp:revision>
  <cp:lastPrinted>2022-01-21T02:05:00Z</cp:lastPrinted>
  <dcterms:created xsi:type="dcterms:W3CDTF">2022-01-21T02:05:00Z</dcterms:created>
  <dcterms:modified xsi:type="dcterms:W3CDTF">2022-01-25T02:57:00Z</dcterms:modified>
</cp:coreProperties>
</file>